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WIGMER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25CBB" w:rsidRDefault="00525CBB" w:rsidP="00525C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525C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CBB" w:rsidRDefault="00525CBB" w:rsidP="00E71FC3">
      <w:pPr>
        <w:spacing w:after="0" w:line="240" w:lineRule="auto"/>
      </w:pPr>
      <w:r>
        <w:separator/>
      </w:r>
    </w:p>
  </w:endnote>
  <w:endnote w:type="continuationSeparator" w:id="0">
    <w:p w:rsidR="00525CBB" w:rsidRDefault="00525C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CBB" w:rsidRDefault="00525CBB" w:rsidP="00E71FC3">
      <w:pPr>
        <w:spacing w:after="0" w:line="240" w:lineRule="auto"/>
      </w:pPr>
      <w:r>
        <w:separator/>
      </w:r>
    </w:p>
  </w:footnote>
  <w:footnote w:type="continuationSeparator" w:id="0">
    <w:p w:rsidR="00525CBB" w:rsidRDefault="00525C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BB"/>
    <w:rsid w:val="00525C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90766"/>
  <w15:chartTrackingRefBased/>
  <w15:docId w15:val="{A4DB5641-AA97-4308-90A2-7EACAB4F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2016-03-01T13:30:00Z</dcterms:created>
  <dcterms:modified xsi:type="dcterms:W3CDTF">2016-03-01T13:31:00Z</dcterms:modified>
</cp:coreProperties>
</file>